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6FC23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Edward MESSENGER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5073B364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01B5D3A8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7857CB8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70E6A87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1F1972B2" w14:textId="77777777" w:rsidR="006D2697" w:rsidRDefault="006D2697" w:rsidP="006D269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E51CC3D" w14:textId="77777777" w:rsidR="006D2697" w:rsidRDefault="006D2697" w:rsidP="006D269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13151522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AD86C14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BB713FB" w14:textId="77777777" w:rsidR="006D2697" w:rsidRDefault="006D2697" w:rsidP="006D269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January 2023</w:t>
      </w:r>
    </w:p>
    <w:p w14:paraId="4DD9C0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CCB07" w14:textId="77777777" w:rsidR="006D2697" w:rsidRDefault="006D2697" w:rsidP="009139A6">
      <w:r>
        <w:separator/>
      </w:r>
    </w:p>
  </w:endnote>
  <w:endnote w:type="continuationSeparator" w:id="0">
    <w:p w14:paraId="2A445FBA" w14:textId="77777777" w:rsidR="006D2697" w:rsidRDefault="006D26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01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82F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EF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901C0" w14:textId="77777777" w:rsidR="006D2697" w:rsidRDefault="006D2697" w:rsidP="009139A6">
      <w:r>
        <w:separator/>
      </w:r>
    </w:p>
  </w:footnote>
  <w:footnote w:type="continuationSeparator" w:id="0">
    <w:p w14:paraId="288D8D88" w14:textId="77777777" w:rsidR="006D2697" w:rsidRDefault="006D26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78D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C82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4F7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697"/>
    <w:rsid w:val="000666E0"/>
    <w:rsid w:val="002510B7"/>
    <w:rsid w:val="005C130B"/>
    <w:rsid w:val="006D2697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4B624"/>
  <w15:chartTrackingRefBased/>
  <w15:docId w15:val="{96005536-5C4B-49A2-81C2-F0C9E4F8F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2023-02-26T21:32:00Z</dcterms:created>
  <dcterms:modified xsi:type="dcterms:W3CDTF">2023-02-26T21:33:00Z</dcterms:modified>
</cp:coreProperties>
</file>